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FC6" w:rsidRDefault="008C5FC6" w:rsidP="00CB3E43">
      <w:pPr>
        <w:rPr>
          <w:rFonts w:asciiTheme="majorHAnsi" w:hAnsiTheme="majorHAnsi" w:cstheme="majorHAnsi"/>
          <w:u w:val="single"/>
        </w:rPr>
      </w:pPr>
    </w:p>
    <w:p w:rsidR="00A90017" w:rsidRDefault="006C064C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28179B">
        <w:rPr>
          <w:rFonts w:asciiTheme="majorHAnsi" w:hAnsiTheme="majorHAnsi" w:cstheme="majorHAnsi"/>
          <w:u w:val="single"/>
        </w:rPr>
        <w:t>Lesson 4</w:t>
      </w:r>
    </w:p>
    <w:p w:rsidR="006774B3" w:rsidRPr="006774B3" w:rsidRDefault="006774B3" w:rsidP="00CB3E43">
      <w:pPr>
        <w:rPr>
          <w:rFonts w:asciiTheme="majorHAnsi" w:hAnsiTheme="majorHAnsi" w:cstheme="majorHAnsi"/>
          <w:sz w:val="28"/>
        </w:rPr>
      </w:pPr>
      <w:r w:rsidRPr="006774B3">
        <w:rPr>
          <w:rFonts w:asciiTheme="majorHAnsi" w:hAnsiTheme="majorHAnsi" w:cstheme="majorHAnsi"/>
          <w:sz w:val="28"/>
        </w:rPr>
        <w:t>1.</w:t>
      </w:r>
    </w:p>
    <w:p w:rsidR="00A75D9F" w:rsidRDefault="0028179B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Shade (or have a go at drawing and shading) the bar models to represent the fractions.</w:t>
      </w:r>
    </w:p>
    <w:p w:rsidR="0028179B" w:rsidRDefault="0028179B" w:rsidP="00CB3E43">
      <w:pPr>
        <w:rPr>
          <w:rFonts w:asciiTheme="majorHAnsi" w:hAnsiTheme="majorHAnsi" w:cstheme="majorHAnsi"/>
          <w:sz w:val="28"/>
          <w:szCs w:val="32"/>
        </w:rPr>
      </w:pPr>
    </w:p>
    <w:p w:rsidR="006A23B2" w:rsidRDefault="0028179B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0CEB2A41" wp14:editId="287C622D">
            <wp:extent cx="3581400" cy="314604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87111" cy="3151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179B" w:rsidRDefault="0028179B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3F3A1879" wp14:editId="15D75D5C">
            <wp:extent cx="3602930" cy="1905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07683" cy="1960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23B2" w:rsidRDefault="006A23B2" w:rsidP="00CB3E43">
      <w:pPr>
        <w:rPr>
          <w:rFonts w:asciiTheme="majorHAnsi" w:hAnsiTheme="majorHAnsi" w:cstheme="majorHAnsi"/>
          <w:sz w:val="28"/>
          <w:szCs w:val="32"/>
        </w:rPr>
      </w:pPr>
    </w:p>
    <w:p w:rsidR="006A23B2" w:rsidRDefault="006A23B2" w:rsidP="00CB3E43">
      <w:pPr>
        <w:rPr>
          <w:rFonts w:asciiTheme="majorHAnsi" w:hAnsiTheme="majorHAnsi" w:cstheme="majorHAnsi"/>
          <w:sz w:val="28"/>
          <w:szCs w:val="32"/>
        </w:rPr>
      </w:pPr>
    </w:p>
    <w:p w:rsidR="006A23B2" w:rsidRDefault="006A23B2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2.</w:t>
      </w:r>
    </w:p>
    <w:p w:rsidR="006A23B2" w:rsidRDefault="006A23B2" w:rsidP="006A23B2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 xml:space="preserve">Shade (or have a go at drawing and shading) </w:t>
      </w:r>
      <w:r>
        <w:rPr>
          <w:rFonts w:asciiTheme="majorHAnsi" w:hAnsiTheme="majorHAnsi" w:cstheme="majorHAnsi"/>
          <w:sz w:val="28"/>
          <w:szCs w:val="32"/>
        </w:rPr>
        <w:t>2/3 of each bar model.</w:t>
      </w:r>
    </w:p>
    <w:p w:rsidR="006A23B2" w:rsidRDefault="006A23B2" w:rsidP="006A23B2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52EFE2B4" wp14:editId="393F9487">
            <wp:extent cx="3381525" cy="302895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95381" cy="3041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23B2" w:rsidRDefault="006A23B2" w:rsidP="006A23B2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7440F79D" wp14:editId="779CA645">
            <wp:extent cx="3382182" cy="1428750"/>
            <wp:effectExtent l="0" t="0" r="889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95491" cy="1434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23B2" w:rsidRDefault="006A23B2" w:rsidP="006A23B2">
      <w:pPr>
        <w:rPr>
          <w:rFonts w:asciiTheme="majorHAnsi" w:hAnsiTheme="majorHAnsi" w:cstheme="majorHAnsi"/>
          <w:sz w:val="28"/>
          <w:szCs w:val="32"/>
        </w:rPr>
      </w:pPr>
    </w:p>
    <w:p w:rsidR="006A23B2" w:rsidRDefault="006A23B2" w:rsidP="006A23B2">
      <w:pPr>
        <w:rPr>
          <w:rFonts w:asciiTheme="majorHAnsi" w:hAnsiTheme="majorHAnsi" w:cstheme="majorHAnsi"/>
          <w:sz w:val="28"/>
          <w:szCs w:val="32"/>
        </w:rPr>
      </w:pPr>
    </w:p>
    <w:p w:rsidR="006A23B2" w:rsidRDefault="006A23B2" w:rsidP="006A23B2">
      <w:pPr>
        <w:rPr>
          <w:rFonts w:asciiTheme="majorHAnsi" w:hAnsiTheme="majorHAnsi" w:cstheme="majorHAnsi"/>
          <w:sz w:val="28"/>
          <w:szCs w:val="32"/>
        </w:rPr>
      </w:pPr>
    </w:p>
    <w:p w:rsidR="006A23B2" w:rsidRDefault="006A23B2" w:rsidP="006A23B2">
      <w:pPr>
        <w:rPr>
          <w:rFonts w:asciiTheme="majorHAnsi" w:hAnsiTheme="majorHAnsi" w:cstheme="majorHAnsi"/>
          <w:sz w:val="28"/>
          <w:szCs w:val="32"/>
        </w:rPr>
      </w:pPr>
    </w:p>
    <w:p w:rsidR="006A23B2" w:rsidRDefault="006A23B2" w:rsidP="006A23B2">
      <w:pPr>
        <w:rPr>
          <w:rFonts w:asciiTheme="majorHAnsi" w:hAnsiTheme="majorHAnsi" w:cstheme="majorHAnsi"/>
          <w:sz w:val="28"/>
          <w:szCs w:val="32"/>
        </w:rPr>
      </w:pPr>
    </w:p>
    <w:p w:rsidR="006A23B2" w:rsidRDefault="006A23B2" w:rsidP="006A23B2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473AF4FE" wp14:editId="7F6F1077">
            <wp:extent cx="4410075" cy="1657350"/>
            <wp:effectExtent l="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779D" w:rsidRDefault="00EB779D" w:rsidP="006A23B2">
      <w:pPr>
        <w:rPr>
          <w:rFonts w:asciiTheme="majorHAnsi" w:hAnsiTheme="majorHAnsi" w:cstheme="majorHAnsi"/>
          <w:sz w:val="28"/>
          <w:szCs w:val="32"/>
        </w:rPr>
      </w:pPr>
    </w:p>
    <w:p w:rsidR="006A23B2" w:rsidRDefault="006A23B2" w:rsidP="006A23B2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3.</w:t>
      </w:r>
    </w:p>
    <w:p w:rsidR="006A23B2" w:rsidRDefault="00EB779D" w:rsidP="006A23B2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Find the missing numbers and fractions.</w:t>
      </w:r>
    </w:p>
    <w:p w:rsidR="006A23B2" w:rsidRDefault="006A23B2" w:rsidP="006A23B2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3D7CB225" wp14:editId="0035A564">
            <wp:extent cx="4664075" cy="2660015"/>
            <wp:effectExtent l="0" t="0" r="3175" b="698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660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779D" w:rsidRDefault="00EB779D" w:rsidP="006A23B2">
      <w:pPr>
        <w:rPr>
          <w:rFonts w:asciiTheme="majorHAnsi" w:hAnsiTheme="majorHAnsi" w:cstheme="majorHAnsi"/>
          <w:sz w:val="28"/>
          <w:szCs w:val="32"/>
        </w:rPr>
      </w:pPr>
    </w:p>
    <w:p w:rsidR="00EB779D" w:rsidRDefault="00EB779D" w:rsidP="006A23B2">
      <w:pPr>
        <w:rPr>
          <w:rFonts w:asciiTheme="majorHAnsi" w:hAnsiTheme="majorHAnsi" w:cstheme="majorHAnsi"/>
          <w:sz w:val="28"/>
          <w:szCs w:val="32"/>
        </w:rPr>
      </w:pPr>
    </w:p>
    <w:p w:rsidR="00EB779D" w:rsidRDefault="00EB779D" w:rsidP="006A23B2">
      <w:pPr>
        <w:rPr>
          <w:rFonts w:asciiTheme="majorHAnsi" w:hAnsiTheme="majorHAnsi" w:cstheme="majorHAnsi"/>
          <w:sz w:val="28"/>
          <w:szCs w:val="32"/>
        </w:rPr>
      </w:pPr>
    </w:p>
    <w:p w:rsidR="00EB779D" w:rsidRDefault="00EB779D" w:rsidP="006A23B2">
      <w:pPr>
        <w:rPr>
          <w:rFonts w:asciiTheme="majorHAnsi" w:hAnsiTheme="majorHAnsi" w:cstheme="majorHAnsi"/>
          <w:sz w:val="28"/>
          <w:szCs w:val="32"/>
        </w:rPr>
      </w:pPr>
    </w:p>
    <w:p w:rsidR="00EB779D" w:rsidRDefault="00EB779D" w:rsidP="006A23B2">
      <w:pPr>
        <w:rPr>
          <w:rFonts w:asciiTheme="majorHAnsi" w:hAnsiTheme="majorHAnsi" w:cstheme="majorHAnsi"/>
          <w:sz w:val="28"/>
          <w:szCs w:val="32"/>
        </w:rPr>
      </w:pPr>
    </w:p>
    <w:p w:rsidR="00EB779D" w:rsidRDefault="00EB779D" w:rsidP="006A23B2">
      <w:pPr>
        <w:rPr>
          <w:rFonts w:asciiTheme="majorHAnsi" w:hAnsiTheme="majorHAnsi" w:cstheme="majorHAnsi"/>
          <w:sz w:val="28"/>
          <w:szCs w:val="32"/>
        </w:rPr>
      </w:pPr>
    </w:p>
    <w:p w:rsidR="00EB779D" w:rsidRDefault="00EB779D" w:rsidP="006A23B2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4.</w:t>
      </w:r>
    </w:p>
    <w:p w:rsidR="00EB779D" w:rsidRDefault="00EB779D" w:rsidP="006A23B2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 xml:space="preserve">        </w:t>
      </w:r>
      <w:r>
        <w:rPr>
          <w:noProof/>
        </w:rPr>
        <w:drawing>
          <wp:inline distT="0" distB="0" distL="0" distR="0" wp14:anchorId="10BE5AA4" wp14:editId="5DEAF4B6">
            <wp:extent cx="3019425" cy="3314700"/>
            <wp:effectExtent l="0" t="0" r="952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331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779D" w:rsidRDefault="00EB779D" w:rsidP="006A23B2">
      <w:pPr>
        <w:rPr>
          <w:rFonts w:asciiTheme="majorHAnsi" w:hAnsiTheme="majorHAnsi" w:cstheme="majorHAnsi"/>
          <w:sz w:val="28"/>
          <w:szCs w:val="32"/>
        </w:rPr>
      </w:pPr>
      <w:bookmarkStart w:id="0" w:name="_GoBack"/>
      <w:bookmarkEnd w:id="0"/>
    </w:p>
    <w:p w:rsidR="006A23B2" w:rsidRDefault="006A23B2" w:rsidP="006A23B2">
      <w:pPr>
        <w:rPr>
          <w:rFonts w:asciiTheme="majorHAnsi" w:hAnsiTheme="majorHAnsi" w:cstheme="majorHAnsi"/>
          <w:sz w:val="28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Pr="00B329D0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sectPr w:rsidR="001C1BF8" w:rsidRPr="00B329D0" w:rsidSect="00CB3E43">
      <w:headerReference w:type="default" r:id="rId14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104D6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4754"/>
    <w:rsid w:val="001C1BF8"/>
    <w:rsid w:val="001D74A7"/>
    <w:rsid w:val="001E235B"/>
    <w:rsid w:val="001F5748"/>
    <w:rsid w:val="0020174D"/>
    <w:rsid w:val="00212857"/>
    <w:rsid w:val="00230A08"/>
    <w:rsid w:val="0025631C"/>
    <w:rsid w:val="00273B6C"/>
    <w:rsid w:val="0028179B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D4E77"/>
    <w:rsid w:val="003E4BAB"/>
    <w:rsid w:val="00422E5B"/>
    <w:rsid w:val="00431FC3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076A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23B2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A61DD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C5FC6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75D9F"/>
    <w:rsid w:val="00A90017"/>
    <w:rsid w:val="00AB381B"/>
    <w:rsid w:val="00AB4FDD"/>
    <w:rsid w:val="00AC55E5"/>
    <w:rsid w:val="00AC583C"/>
    <w:rsid w:val="00AC7A58"/>
    <w:rsid w:val="00AD1514"/>
    <w:rsid w:val="00AE3C7D"/>
    <w:rsid w:val="00B107AA"/>
    <w:rsid w:val="00B26610"/>
    <w:rsid w:val="00B329D0"/>
    <w:rsid w:val="00B74E25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24D4"/>
    <w:rsid w:val="00C75CDE"/>
    <w:rsid w:val="00C92E6E"/>
    <w:rsid w:val="00CB3E43"/>
    <w:rsid w:val="00CD1399"/>
    <w:rsid w:val="00CE5C8B"/>
    <w:rsid w:val="00D12ED8"/>
    <w:rsid w:val="00D16AF3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20998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B779D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60136"/>
    <w:rsid w:val="00F71992"/>
    <w:rsid w:val="00F8535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0DE4F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11</TotalTime>
  <Pages>2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3</cp:revision>
  <cp:lastPrinted>2011-03-29T10:54:00Z</cp:lastPrinted>
  <dcterms:created xsi:type="dcterms:W3CDTF">2021-02-23T08:47:00Z</dcterms:created>
  <dcterms:modified xsi:type="dcterms:W3CDTF">2021-02-23T08:59:00Z</dcterms:modified>
</cp:coreProperties>
</file>